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38A40" w14:textId="07FA460F" w:rsidR="00300F1C" w:rsidRPr="00300F1C" w:rsidRDefault="00300F1C" w:rsidP="00300F1C">
      <w:pPr>
        <w:widowControl/>
        <w:spacing w:before="100" w:after="100"/>
        <w:ind w:right="33"/>
        <w:jc w:val="center"/>
        <w:outlineLvl w:val="2"/>
        <w:rPr>
          <w:rFonts w:eastAsia="新細明體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Concurso Público n.º </w:t>
      </w:r>
      <w:r w:rsidR="009B3B1D">
        <w:rPr>
          <w:b/>
          <w:bCs/>
          <w:kern w:val="0"/>
          <w:sz w:val="28"/>
          <w:szCs w:val="28"/>
          <w:lang w:val="pt-PT"/>
        </w:rPr>
        <w:t>1/P/2020</w:t>
      </w:r>
    </w:p>
    <w:p w14:paraId="7CBBA18C" w14:textId="77777777" w:rsidR="00300F1C" w:rsidRPr="00300F1C" w:rsidRDefault="00300F1C" w:rsidP="00300F1C">
      <w:pPr>
        <w:widowControl/>
        <w:spacing w:before="100" w:after="100"/>
        <w:ind w:right="33"/>
        <w:jc w:val="center"/>
        <w:outlineLvl w:val="2"/>
        <w:rPr>
          <w:rFonts w:eastAsiaTheme="minorEastAsia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para a </w:t>
      </w:r>
      <w:r w:rsidRPr="00300F1C">
        <w:rPr>
          <w:rFonts w:eastAsiaTheme="minorEastAsia"/>
          <w:b/>
          <w:bCs/>
          <w:kern w:val="0"/>
          <w:sz w:val="28"/>
          <w:szCs w:val="28"/>
          <w:lang w:val="pt-PT" w:eastAsia="zh-TW"/>
        </w:rPr>
        <w:t>p</w:t>
      </w:r>
      <w:r w:rsidRPr="00300F1C">
        <w:rPr>
          <w:b/>
          <w:bCs/>
          <w:kern w:val="0"/>
          <w:sz w:val="28"/>
          <w:szCs w:val="28"/>
          <w:lang w:val="pt-PT"/>
        </w:rPr>
        <w:t>restação de serviços de</w:t>
      </w:r>
      <w:r w:rsidRPr="00300F1C">
        <w:rPr>
          <w:rFonts w:eastAsiaTheme="minorEastAsia"/>
          <w:b/>
          <w:bCs/>
          <w:kern w:val="0"/>
          <w:sz w:val="28"/>
          <w:szCs w:val="28"/>
          <w:lang w:val="pt-PT" w:eastAsia="zh-TW"/>
        </w:rPr>
        <w:t xml:space="preserve"> l</w:t>
      </w:r>
      <w:r w:rsidRPr="00300F1C">
        <w:rPr>
          <w:b/>
          <w:bCs/>
          <w:kern w:val="0"/>
          <w:sz w:val="28"/>
          <w:szCs w:val="28"/>
          <w:lang w:val="pt-PT"/>
        </w:rPr>
        <w:t xml:space="preserve">impeza </w:t>
      </w:r>
    </w:p>
    <w:p w14:paraId="45317211" w14:textId="77777777" w:rsidR="00300F1C" w:rsidRPr="00300F1C" w:rsidRDefault="00300F1C" w:rsidP="00300F1C">
      <w:pPr>
        <w:widowControl/>
        <w:spacing w:before="100" w:after="100"/>
        <w:ind w:right="33"/>
        <w:outlineLvl w:val="2"/>
        <w:rPr>
          <w:b/>
          <w:bCs/>
          <w:kern w:val="0"/>
          <w:sz w:val="28"/>
          <w:szCs w:val="28"/>
          <w:lang w:val="pt-PT"/>
        </w:rPr>
      </w:pPr>
      <w:r w:rsidRPr="00300F1C">
        <w:rPr>
          <w:b/>
          <w:bCs/>
          <w:kern w:val="0"/>
          <w:sz w:val="28"/>
          <w:szCs w:val="28"/>
          <w:lang w:val="pt-PT"/>
        </w:rPr>
        <w:t>ao Instituto de Formação Turística</w:t>
      </w:r>
      <w:r w:rsidRPr="00300F1C">
        <w:rPr>
          <w:b/>
          <w:sz w:val="28"/>
          <w:szCs w:val="28"/>
          <w:lang w:val="pt-PT"/>
        </w:rPr>
        <w:t xml:space="preserve"> de Macau </w:t>
      </w:r>
      <w:r w:rsidRPr="00300F1C">
        <w:rPr>
          <w:b/>
          <w:bCs/>
          <w:kern w:val="0"/>
          <w:sz w:val="28"/>
          <w:szCs w:val="28"/>
          <w:lang w:val="pt-PT"/>
        </w:rPr>
        <w:t>durante os anos de 2021 e 2022</w:t>
      </w:r>
    </w:p>
    <w:p w14:paraId="14F1D9E9" w14:textId="77777777" w:rsidR="00300F1C" w:rsidRPr="00300F1C" w:rsidRDefault="00300F1C" w:rsidP="00300F1C">
      <w:pPr>
        <w:widowControl/>
        <w:spacing w:before="100" w:after="100"/>
        <w:ind w:right="33"/>
        <w:outlineLvl w:val="2"/>
        <w:rPr>
          <w:b/>
          <w:bCs/>
          <w:kern w:val="0"/>
          <w:sz w:val="28"/>
          <w:szCs w:val="28"/>
          <w:lang w:val="pt-PT"/>
        </w:rPr>
      </w:pPr>
      <w:r w:rsidRPr="00300F1C">
        <w:rPr>
          <w:rFonts w:asciiTheme="minorEastAsia" w:eastAsiaTheme="minorEastAsia" w:hAnsiTheme="minorEastAsia"/>
          <w:b/>
          <w:bCs/>
          <w:kern w:val="0"/>
          <w:sz w:val="28"/>
          <w:szCs w:val="28"/>
          <w:lang w:val="pt-PT" w:eastAsia="zh-TW"/>
        </w:rPr>
        <w:t xml:space="preserve">                       </w:t>
      </w:r>
      <w:r w:rsidRPr="00300F1C">
        <w:rPr>
          <w:b/>
          <w:bCs/>
          <w:kern w:val="0"/>
          <w:sz w:val="28"/>
          <w:szCs w:val="28"/>
          <w:lang w:val="pt-PT"/>
        </w:rPr>
        <w:t>Programa do Concurso</w:t>
      </w:r>
    </w:p>
    <w:p w14:paraId="647F3215" w14:textId="6AE608D5" w:rsidR="00FC31F6" w:rsidRDefault="00FC31F6" w:rsidP="004F4137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31660AAA" w14:textId="77777777" w:rsidR="00B97AC2" w:rsidRPr="00300F1C" w:rsidRDefault="00B97AC2" w:rsidP="00300F1C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300F1C">
        <w:rPr>
          <w:bCs/>
          <w:sz w:val="30"/>
          <w:szCs w:val="30"/>
          <w:u w:val="single"/>
          <w:lang w:val="pt-PT"/>
        </w:rPr>
        <w:t>Anexo V</w:t>
      </w:r>
    </w:p>
    <w:p w14:paraId="32B3E02B" w14:textId="77777777" w:rsidR="00B97AC2" w:rsidRPr="00C775B4" w:rsidRDefault="00B97AC2" w:rsidP="00097E59">
      <w:pPr>
        <w:pStyle w:val="Web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39ABA53E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08EF0A47" w14:textId="69BF2105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(1)_____________________, estado civil (2) _____________, residente em (3)_____________, portador do documento de Identificação, emitido em _____ de ______ de _____ , com o número (4)__________ ), (5) na qualidade de procurador com poderes para o acto, conforme procuração anexa outorgada em ____ de _______ de, pelo _____________, a seu favor por______________, de nacionalidade _________ , natural de _____________, residente em 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________, estabelecida em Macau, declara, para todo os efeitos legais, que se sujeita às leis e aos tribunais da RAEM, com renúncia expressa a qualquer outro foro, em tudo o que disser respeito ao Concurso Público Nº </w:t>
      </w:r>
      <w:r w:rsidR="009B3B1D">
        <w:rPr>
          <w:sz w:val="24"/>
          <w:szCs w:val="24"/>
          <w:lang w:val="pt-PT"/>
        </w:rPr>
        <w:t>1/P/2020</w:t>
      </w:r>
      <w:r w:rsidRPr="00C775B4">
        <w:rPr>
          <w:sz w:val="24"/>
          <w:szCs w:val="24"/>
          <w:lang w:val="pt-PT"/>
        </w:rPr>
        <w:t xml:space="preserve"> - Prestação de serviços de limpeza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.</w:t>
      </w:r>
    </w:p>
    <w:p w14:paraId="5569F599" w14:textId="77777777" w:rsidR="00B97AC2" w:rsidRPr="00C775B4" w:rsidRDefault="00B97AC2" w:rsidP="00B97AC2">
      <w:pPr>
        <w:pStyle w:val="Web"/>
        <w:ind w:right="33"/>
        <w:rPr>
          <w:sz w:val="24"/>
          <w:szCs w:val="24"/>
          <w:lang w:val="pt-PT"/>
        </w:rPr>
      </w:pPr>
    </w:p>
    <w:p w14:paraId="5CFFC413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5B11F068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A40A803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7D7A59F2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9D99777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0B94A87E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6110B1B4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587E2E9D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7BCF3046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567BD534" w14:textId="68678F9D" w:rsidR="00B97AC2" w:rsidRPr="00C775B4" w:rsidRDefault="00300F1C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67AF1BC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FD78BDD" w14:textId="77777777" w:rsidR="00B97AC2" w:rsidRPr="00C775B4" w:rsidRDefault="00B97AC2" w:rsidP="00B97AC2">
      <w:pPr>
        <w:pStyle w:val="Web"/>
        <w:ind w:right="33"/>
        <w:rPr>
          <w:lang w:val="pt-PT"/>
        </w:rPr>
      </w:pPr>
    </w:p>
    <w:p w14:paraId="16B0FCC2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EDD5D58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2D52BBA8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59F5E8D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9F21430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21815" w14:textId="77777777" w:rsidR="00650FC2" w:rsidRDefault="00650FC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650FC2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89980354"/>
      <w:docPartObj>
        <w:docPartGallery w:val="Page Numbers (Bottom of Page)"/>
        <w:docPartUnique/>
      </w:docPartObj>
    </w:sdtPr>
    <w:sdtEndPr/>
    <w:sdtContent>
      <w:p w14:paraId="079A3624" w14:textId="7C617A5A" w:rsidR="0095514F" w:rsidRPr="00300F1C" w:rsidRDefault="00300F1C" w:rsidP="0095514F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300F1C">
          <w:rPr>
            <w:sz w:val="22"/>
            <w:szCs w:val="22"/>
          </w:rPr>
          <w:t>Programa</w:t>
        </w:r>
        <w:proofErr w:type="spellEnd"/>
        <w:r w:rsidRPr="00300F1C">
          <w:rPr>
            <w:sz w:val="22"/>
            <w:szCs w:val="22"/>
          </w:rPr>
          <w:t xml:space="preserve"> do </w:t>
        </w:r>
        <w:proofErr w:type="spellStart"/>
        <w:r w:rsidRPr="00300F1C">
          <w:rPr>
            <w:sz w:val="22"/>
            <w:szCs w:val="22"/>
          </w:rPr>
          <w:t>Concurso</w:t>
        </w:r>
        <w:proofErr w:type="spellEnd"/>
        <w:r w:rsidRPr="00300F1C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 xml:space="preserve"> V</w:t>
        </w:r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95514F" w:rsidRPr="00300F1C">
          <w:rPr>
            <w:sz w:val="22"/>
            <w:szCs w:val="22"/>
            <w:lang w:val="pt-PT"/>
          </w:rPr>
          <w:t xml:space="preserve">ágina </w:t>
        </w:r>
        <w:r w:rsidR="0095514F" w:rsidRPr="00300F1C">
          <w:rPr>
            <w:rFonts w:eastAsiaTheme="minorEastAsia"/>
            <w:sz w:val="22"/>
            <w:szCs w:val="22"/>
            <w:lang w:val="pt-PT" w:eastAsia="zh-TW"/>
          </w:rPr>
          <w:t>1</w:t>
        </w:r>
        <w:r w:rsidR="0095514F" w:rsidRPr="00300F1C">
          <w:rPr>
            <w:sz w:val="22"/>
            <w:szCs w:val="22"/>
            <w:lang w:val="pt-PT"/>
          </w:rPr>
          <w:t xml:space="preserve"> de </w:t>
        </w:r>
        <w:r w:rsidR="0095514F" w:rsidRPr="00300F1C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421BB175" w14:textId="77777777" w:rsidR="0095514F" w:rsidRDefault="00650FC2" w:rsidP="0095514F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268C5" w14:textId="77777777" w:rsidR="00650FC2" w:rsidRDefault="00650F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571A41F7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4D4D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E51DF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0F1C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0FC2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514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B3B1D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37092-CA85-41D3-B478-546C7EF3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1</Pages>
  <Words>196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7</cp:revision>
  <cp:lastPrinted>2018-08-21T07:44:00Z</cp:lastPrinted>
  <dcterms:created xsi:type="dcterms:W3CDTF">2020-04-14T07:33:00Z</dcterms:created>
  <dcterms:modified xsi:type="dcterms:W3CDTF">2020-05-26T04:59:00Z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